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CC" w:rsidRPr="00516466" w:rsidRDefault="009B4AC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B4ACC" w:rsidRPr="00516466" w:rsidRDefault="009B4AC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9B4ACC" w:rsidRDefault="009B4AC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9B4ACC" w:rsidRPr="00516466" w:rsidRDefault="009B4AC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9B4ACC" w:rsidRPr="00DD2718" w:rsidRDefault="009B4ACC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</w:t>
      </w:r>
    </w:p>
    <w:p w:rsidR="009B4ACC" w:rsidRPr="00E036A9" w:rsidRDefault="009B4ACC" w:rsidP="00ED4CD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Хисаря</w:t>
      </w:r>
    </w:p>
    <w:p w:rsidR="009B4ACC" w:rsidRDefault="009B4ACC" w:rsidP="00ED4CD2">
      <w:pPr>
        <w:jc w:val="both"/>
        <w:rPr>
          <w:rFonts w:ascii="Verdana" w:hAnsi="Verdana" w:cs="Arial"/>
          <w:color w:val="000000"/>
          <w:lang w:val="bg-BG"/>
        </w:rPr>
      </w:pPr>
      <w:r>
        <w:rPr>
          <w:rFonts w:ascii="Verdana" w:hAnsi="Verdana" w:cs="Arial"/>
          <w:color w:val="000000"/>
          <w:lang w:val="bg-BG"/>
        </w:rPr>
        <w:t xml:space="preserve">гр. Хисаря, бул. Ген. Гурко </w:t>
      </w:r>
      <w:r>
        <w:rPr>
          <w:rFonts w:ascii="Verdana" w:hAnsi="Verdana"/>
          <w:bCs/>
          <w:lang w:val="bg-BG"/>
        </w:rPr>
        <w:t>№ 14</w:t>
      </w:r>
    </w:p>
    <w:p w:rsidR="009B4ACC" w:rsidRPr="00E036A9" w:rsidRDefault="009B4ACC" w:rsidP="00ED4CD2">
      <w:pPr>
        <w:jc w:val="both"/>
        <w:rPr>
          <w:rFonts w:ascii="Verdana" w:hAnsi="Verdana" w:cs="Arial"/>
          <w:color w:val="000000"/>
          <w:lang w:val="bg-BG"/>
        </w:rPr>
      </w:pPr>
    </w:p>
    <w:p w:rsidR="009B4ACC" w:rsidRPr="00ED4CD2" w:rsidRDefault="009B4ACC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Кметство с. Кръстевич</w:t>
      </w:r>
    </w:p>
    <w:p w:rsidR="009B4ACC" w:rsidRPr="00E304C7" w:rsidRDefault="009B4ACC" w:rsidP="00E432E1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БДИБР Пловдив</w:t>
      </w:r>
    </w:p>
    <w:p w:rsidR="009B4ACC" w:rsidRPr="00DD2718" w:rsidRDefault="009B4ACC" w:rsidP="00DD2718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</w:p>
    <w:p w:rsidR="009B4ACC" w:rsidRPr="001301F3" w:rsidRDefault="009B4AC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9B4ACC" w:rsidRPr="00ED4CD2" w:rsidRDefault="009B4ACC" w:rsidP="006C0EC4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ОВОС-927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13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11.2014г</w:t>
      </w:r>
      <w:r w:rsidRPr="001301F3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 xml:space="preserve">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b/>
          <w:lang w:val="ru-RU"/>
        </w:rPr>
        <w:t>„Изграждане на сондаж за питейно водоснабдяване</w:t>
      </w:r>
      <w:r>
        <w:rPr>
          <w:rFonts w:ascii="Verdana" w:hAnsi="Verdana"/>
          <w:b/>
        </w:rPr>
        <w:t>”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>в имот с № 001488,</w:t>
      </w:r>
      <w:r w:rsidRPr="0040056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землище на с. Кръстевич, общ. Хисаря.</w:t>
      </w:r>
    </w:p>
    <w:p w:rsidR="009B4ACC" w:rsidRDefault="009B4AC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9B4ACC" w:rsidRDefault="009B4ACC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9B4ACC" w:rsidRPr="00516466" w:rsidRDefault="009B4AC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9B4ACC" w:rsidRPr="00516466" w:rsidRDefault="009B4AC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B4ACC" w:rsidRPr="00516466" w:rsidRDefault="009B4ACC" w:rsidP="008E2CAD">
      <w:pPr>
        <w:spacing w:before="120"/>
        <w:ind w:right="141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B4ACC" w:rsidRPr="00516466" w:rsidRDefault="009B4AC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B4ACC" w:rsidRPr="00442B5C" w:rsidRDefault="009B4ACC" w:rsidP="004E11D7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</w:t>
      </w:r>
      <w:r w:rsidRPr="00442B5C">
        <w:rPr>
          <w:rFonts w:ascii="Verdana" w:hAnsi="Verdana"/>
        </w:rPr>
        <w:t>1.1.</w:t>
      </w:r>
      <w:r>
        <w:rPr>
          <w:rFonts w:ascii="Verdana" w:hAnsi="Verdana"/>
        </w:rPr>
        <w:t xml:space="preserve"> </w:t>
      </w:r>
      <w:r w:rsidRPr="00442B5C">
        <w:rPr>
          <w:rFonts w:ascii="Verdana" w:hAnsi="Verdana"/>
        </w:rPr>
        <w:t xml:space="preserve">Доказателство за уведомяване на засегнатото население за ИП </w:t>
      </w:r>
      <w:r w:rsidRPr="00442B5C">
        <w:rPr>
          <w:rFonts w:ascii="Verdana" w:hAnsi="Verdana"/>
          <w:highlight w:val="white"/>
          <w:shd w:val="clear" w:color="auto" w:fill="FEFEFE"/>
        </w:rPr>
        <w:t>чрез средствата за масово осведомяване и/или по друг подходящ начин</w:t>
      </w:r>
      <w:r w:rsidRPr="00442B5C">
        <w:rPr>
          <w:rFonts w:ascii="Verdana" w:hAnsi="Verdana"/>
          <w:shd w:val="clear" w:color="auto" w:fill="FEFEFE"/>
        </w:rPr>
        <w:t>.</w:t>
      </w:r>
    </w:p>
    <w:p w:rsidR="009B4ACC" w:rsidRDefault="009B4ACC" w:rsidP="004E11D7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442B5C">
        <w:rPr>
          <w:rFonts w:ascii="Verdana" w:hAnsi="Verdana"/>
          <w:lang w:val="bg-BG"/>
        </w:rPr>
        <w:t>1.2</w:t>
      </w:r>
      <w:r w:rsidRPr="00442B5C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442B5C">
        <w:rPr>
          <w:rFonts w:ascii="Verdana" w:hAnsi="Verdana"/>
          <w:b/>
          <w:lang w:val="bg-BG"/>
        </w:rPr>
        <w:t>Писмено искане</w:t>
      </w:r>
      <w:r>
        <w:rPr>
          <w:rFonts w:ascii="Verdana" w:hAnsi="Verdana"/>
          <w:lang w:val="bg-BG"/>
        </w:rPr>
        <w:t xml:space="preserve"> с приложена към него </w:t>
      </w:r>
      <w:r w:rsidRPr="0099527F">
        <w:rPr>
          <w:rFonts w:ascii="Verdana" w:hAnsi="Verdana"/>
          <w:b/>
          <w:lang w:val="bg-BG"/>
        </w:rPr>
        <w:t>подробн</w:t>
      </w:r>
      <w:r>
        <w:rPr>
          <w:rFonts w:ascii="Verdana" w:hAnsi="Verdana"/>
          <w:b/>
          <w:lang w:val="bg-BG"/>
        </w:rPr>
        <w:t xml:space="preserve">о разработена </w:t>
      </w:r>
      <w:r w:rsidRPr="009463AE">
        <w:rPr>
          <w:rFonts w:ascii="Verdana" w:hAnsi="Verdana"/>
          <w:b/>
          <w:lang w:val="ru-RU"/>
        </w:rPr>
        <w:t xml:space="preserve">информация </w:t>
      </w:r>
      <w:r w:rsidRPr="001A4987">
        <w:rPr>
          <w:rFonts w:ascii="Verdana" w:hAnsi="Verdana"/>
          <w:lang w:val="bg-BG"/>
        </w:rPr>
        <w:t>в съответствие</w:t>
      </w:r>
      <w:r>
        <w:rPr>
          <w:rFonts w:ascii="Verdana" w:hAnsi="Verdana"/>
          <w:b/>
          <w:lang w:val="bg-BG"/>
        </w:rPr>
        <w:t xml:space="preserve">  </w:t>
      </w:r>
      <w:r>
        <w:rPr>
          <w:rFonts w:ascii="Verdana" w:hAnsi="Verdana"/>
          <w:lang w:val="bg-BG"/>
        </w:rPr>
        <w:t>с</w:t>
      </w:r>
      <w:r w:rsidRPr="009463AE">
        <w:rPr>
          <w:rFonts w:ascii="Verdana" w:hAnsi="Verdana"/>
          <w:lang w:val="ru-RU"/>
        </w:rPr>
        <w:t xml:space="preserve"> Приложение № 2</w:t>
      </w:r>
      <w:r w:rsidRPr="009463AE"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lang w:val="ru-RU"/>
        </w:rPr>
        <w:t>към чл.</w:t>
      </w:r>
      <w:r>
        <w:rPr>
          <w:rFonts w:ascii="Verdana" w:hAnsi="Verdana"/>
          <w:lang w:val="bg-BG"/>
        </w:rPr>
        <w:t xml:space="preserve"> </w:t>
      </w:r>
      <w:r w:rsidRPr="009463AE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/</w:t>
      </w:r>
      <w:r w:rsidRPr="009463AE">
        <w:rPr>
          <w:rFonts w:ascii="Verdana" w:hAnsi="Verdana"/>
          <w:lang w:val="ru-RU"/>
        </w:rPr>
        <w:t xml:space="preserve">в </w:t>
      </w:r>
      <w:r w:rsidRPr="009463AE"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>
        <w:rPr>
          <w:rFonts w:ascii="Verdana" w:hAnsi="Verdana"/>
          <w:lang w:val="bg-BG"/>
        </w:rPr>
        <w:t>/</w:t>
      </w:r>
    </w:p>
    <w:p w:rsidR="009B4ACC" w:rsidRDefault="009B4ACC" w:rsidP="004E11D7">
      <w:pPr>
        <w:numPr>
          <w:ilvl w:val="0"/>
          <w:numId w:val="1"/>
        </w:numPr>
        <w:tabs>
          <w:tab w:val="clear" w:pos="720"/>
          <w:tab w:val="num" w:pos="0"/>
        </w:tabs>
        <w:ind w:left="0" w:right="240" w:firstLine="36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На основание </w:t>
      </w:r>
      <w:r w:rsidRPr="009463AE">
        <w:rPr>
          <w:rFonts w:ascii="Verdana" w:hAnsi="Verdana"/>
          <w:lang w:val="ru-RU"/>
        </w:rPr>
        <w:t>чл. 93, ал. 4, т. 5 от ЗООС</w:t>
      </w:r>
      <w:r>
        <w:rPr>
          <w:rFonts w:ascii="Verdana" w:hAnsi="Verdana"/>
          <w:lang w:val="bg-BG"/>
        </w:rPr>
        <w:t xml:space="preserve"> и във връзка с чл. 6, ал. 9 от Наредбата за ОВОС, </w:t>
      </w:r>
      <w:r>
        <w:rPr>
          <w:rFonts w:ascii="Verdana" w:hAnsi="Verdana"/>
          <w:lang w:val="ru-RU"/>
        </w:rPr>
        <w:t xml:space="preserve">едновременно с действията по т.1 </w:t>
      </w:r>
      <w:r w:rsidRPr="009463AE">
        <w:rPr>
          <w:rFonts w:ascii="Verdana" w:hAnsi="Verdana"/>
          <w:lang w:val="ru-RU"/>
        </w:rPr>
        <w:t>е необходимо</w:t>
      </w:r>
      <w:r w:rsidRPr="002456A8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д</w:t>
      </w:r>
      <w:r w:rsidRPr="009463AE">
        <w:rPr>
          <w:rFonts w:ascii="Verdana" w:hAnsi="Verdana"/>
          <w:lang w:val="ru-RU"/>
        </w:rPr>
        <w:t xml:space="preserve">а </w:t>
      </w:r>
      <w:r>
        <w:rPr>
          <w:rFonts w:ascii="Verdana" w:hAnsi="Verdana"/>
          <w:lang w:val="bg-BG"/>
        </w:rPr>
        <w:t xml:space="preserve">осигурите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9B4ACC" w:rsidRDefault="009B4ACC" w:rsidP="004E11D7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lang w:val="ru-RU"/>
        </w:rPr>
        <w:t xml:space="preserve">     2.1.</w:t>
      </w:r>
      <w:r w:rsidRPr="009463AE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Да </w:t>
      </w:r>
      <w:r>
        <w:rPr>
          <w:rFonts w:ascii="Verdana" w:hAnsi="Verdana"/>
          <w:highlight w:val="white"/>
          <w:shd w:val="clear" w:color="auto" w:fill="FEFEFE"/>
          <w:lang w:val="ru-RU"/>
        </w:rPr>
        <w:t>предоставите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копие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на Кметство с.Кръстевич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9B4ACC" w:rsidRDefault="009B4ACC" w:rsidP="004E11D7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2.2. Да поставите съобщение на интернет страницата си/ информационно табло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9B4ACC" w:rsidRPr="00442B5C" w:rsidRDefault="009B4ACC" w:rsidP="004E11D7">
      <w:pPr>
        <w:ind w:right="240"/>
        <w:jc w:val="both"/>
        <w:rPr>
          <w:rFonts w:ascii="Verdana" w:hAnsi="Verdana"/>
          <w:i/>
          <w:lang w:val="ru-RU"/>
        </w:rPr>
      </w:pPr>
      <w:r w:rsidRPr="00442B5C">
        <w:rPr>
          <w:rFonts w:ascii="Verdana" w:hAnsi="Verdana"/>
          <w:i/>
          <w:highlight w:val="white"/>
          <w:shd w:val="clear" w:color="auto" w:fill="FEFEFE"/>
          <w:lang w:val="ru-RU"/>
        </w:rPr>
        <w:t>В</w:t>
      </w:r>
      <w:r w:rsidRPr="00442B5C">
        <w:rPr>
          <w:rFonts w:ascii="Verdana" w:hAnsi="Verdana"/>
          <w:i/>
          <w:highlight w:val="white"/>
          <w:shd w:val="clear" w:color="auto" w:fill="FEFEFE"/>
          <w:lang w:val="bg-BG"/>
        </w:rPr>
        <w:t xml:space="preserve"> съответствие с чл. </w:t>
      </w:r>
      <w:r w:rsidRPr="00442B5C">
        <w:rPr>
          <w:rFonts w:ascii="Verdana" w:hAnsi="Verdana"/>
          <w:i/>
          <w:lang w:val="bg-BG"/>
        </w:rPr>
        <w:t>6, ал. 9 от Наредбата за ОВОС в</w:t>
      </w:r>
      <w:r w:rsidRPr="00442B5C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В срок до 3 дни след изтичане на определения срок община</w:t>
      </w:r>
      <w:r>
        <w:rPr>
          <w:rFonts w:ascii="Verdana" w:hAnsi="Verdana"/>
          <w:i/>
          <w:highlight w:val="white"/>
          <w:shd w:val="clear" w:color="auto" w:fill="FEFEFE"/>
          <w:lang w:val="ru-RU"/>
        </w:rPr>
        <w:t>та/ кметството</w:t>
      </w:r>
      <w:r w:rsidRPr="00442B5C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изпраща служебно резултатите от обществения достъп, в т.ч. по начина на осигуряването му, на съответния компетентен орган.</w:t>
      </w:r>
    </w:p>
    <w:p w:rsidR="009B4ACC" w:rsidRPr="00516466" w:rsidRDefault="009B4AC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B4ACC" w:rsidRDefault="009B4AC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B4ACC" w:rsidRPr="009463AE" w:rsidRDefault="009B4ACC" w:rsidP="007E432D">
      <w:pPr>
        <w:tabs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BA4B4F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BA4B4F">
        <w:rPr>
          <w:rFonts w:ascii="Verdana" w:hAnsi="Verdana"/>
          <w:lang w:val="ru-RU"/>
        </w:rPr>
        <w:t xml:space="preserve">на планове, програма, проекти и инвестиционни предложения с предмета и целите на опазване на защитените зони, </w:t>
      </w:r>
      <w:r w:rsidRPr="00F17C8D">
        <w:rPr>
          <w:rFonts w:ascii="Verdana" w:hAnsi="Verdana"/>
          <w:b/>
          <w:lang w:val="ru-RU"/>
        </w:rPr>
        <w:t>част</w:t>
      </w:r>
      <w:r>
        <w:rPr>
          <w:rFonts w:ascii="Verdana" w:hAnsi="Verdana"/>
          <w:b/>
          <w:lang w:val="ru-RU"/>
        </w:rPr>
        <w:t xml:space="preserve"> от имота</w:t>
      </w:r>
      <w:r>
        <w:rPr>
          <w:rFonts w:ascii="Verdana" w:hAnsi="Verdana"/>
          <w:lang w:val="ru-RU"/>
        </w:rPr>
        <w:t xml:space="preserve"> </w:t>
      </w:r>
      <w:r w:rsidRPr="001049E7">
        <w:rPr>
          <w:rFonts w:ascii="Verdana" w:hAnsi="Verdana"/>
          <w:b/>
          <w:lang w:val="ru-RU"/>
        </w:rPr>
        <w:t xml:space="preserve">попада </w:t>
      </w:r>
      <w:r>
        <w:rPr>
          <w:rFonts w:ascii="Verdana" w:hAnsi="Verdana"/>
          <w:b/>
          <w:lang w:val="ru-RU"/>
        </w:rPr>
        <w:t xml:space="preserve">в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от мрежата  „НАТУРА </w:t>
      </w:r>
      <w:smartTag w:uri="urn:schemas-microsoft-com:office:smarttags" w:element="metricconverter">
        <w:smartTagPr>
          <w:attr w:name="ProductID" w:val="2000”"/>
        </w:smartTagPr>
        <w:r w:rsidRPr="00BA4B4F">
          <w:rPr>
            <w:rFonts w:ascii="Verdana" w:hAnsi="Verdana"/>
            <w:lang w:val="ru-RU"/>
          </w:rPr>
          <w:t>2000”</w:t>
        </w:r>
      </w:smartTag>
      <w:r>
        <w:rPr>
          <w:rFonts w:ascii="Verdana" w:hAnsi="Verdana"/>
          <w:lang w:val="ru-RU"/>
        </w:rPr>
        <w:t xml:space="preserve">, като </w:t>
      </w:r>
      <w:r w:rsidRPr="00BA4B4F">
        <w:rPr>
          <w:rFonts w:ascii="Verdana" w:hAnsi="Verdana"/>
          <w:lang w:val="ru-RU"/>
        </w:rPr>
        <w:t>подлежи на оценка за съвместимост с пр</w:t>
      </w:r>
      <w:r>
        <w:rPr>
          <w:rFonts w:ascii="Verdana" w:hAnsi="Verdana"/>
          <w:lang w:val="ru-RU"/>
        </w:rPr>
        <w:t xml:space="preserve">едмета и целите на опазване на </w:t>
      </w:r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0001039 </w:t>
      </w:r>
      <w:r>
        <w:rPr>
          <w:rFonts w:ascii="Verdana" w:hAnsi="Verdana"/>
          <w:b/>
          <w:lang w:val="bg-BG"/>
        </w:rPr>
        <w:t>„Попинци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9463AE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  <w:r w:rsidRPr="009463AE">
        <w:rPr>
          <w:rFonts w:ascii="Verdana" w:hAnsi="Verdana"/>
          <w:b/>
          <w:lang w:val="ru-RU"/>
        </w:rPr>
        <w:t xml:space="preserve"> </w:t>
      </w:r>
    </w:p>
    <w:p w:rsidR="009B4ACC" w:rsidRPr="00BD3E37" w:rsidRDefault="009B4AC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B4ACC" w:rsidRPr="00516466" w:rsidRDefault="009B4AC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9B4ACC" w:rsidRPr="00516466" w:rsidRDefault="009B4AC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B4ACC" w:rsidRPr="00516466" w:rsidRDefault="009B4AC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9B4ACC" w:rsidRPr="00516466" w:rsidRDefault="009B4AC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B4ACC" w:rsidRPr="00516466" w:rsidRDefault="009B4AC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B4ACC" w:rsidRDefault="009B4ACC" w:rsidP="00516466">
      <w:pPr>
        <w:ind w:right="566"/>
        <w:jc w:val="both"/>
        <w:rPr>
          <w:rFonts w:ascii="Verdana" w:hAnsi="Verdana"/>
          <w:lang w:val="ru-RU"/>
        </w:rPr>
      </w:pPr>
    </w:p>
    <w:p w:rsidR="009B4ACC" w:rsidRDefault="009B4ACC" w:rsidP="00516466">
      <w:pPr>
        <w:ind w:right="566"/>
        <w:jc w:val="both"/>
        <w:rPr>
          <w:rFonts w:ascii="Verdana" w:hAnsi="Verdana"/>
          <w:lang w:val="ru-RU"/>
        </w:rPr>
      </w:pPr>
    </w:p>
    <w:p w:rsidR="009B4ACC" w:rsidRDefault="009B4ACC" w:rsidP="00516466">
      <w:pPr>
        <w:ind w:right="566"/>
        <w:jc w:val="both"/>
        <w:rPr>
          <w:rFonts w:ascii="Verdana" w:hAnsi="Verdana"/>
          <w:lang w:val="ru-RU"/>
        </w:rPr>
      </w:pPr>
    </w:p>
    <w:p w:rsidR="009B4ACC" w:rsidRPr="00516466" w:rsidRDefault="009B4ACC" w:rsidP="006C0EC4">
      <w:pPr>
        <w:ind w:right="240"/>
        <w:jc w:val="both"/>
        <w:rPr>
          <w:rFonts w:ascii="Verdana" w:hAnsi="Verdana"/>
          <w:lang w:val="ru-RU"/>
        </w:rPr>
      </w:pPr>
    </w:p>
    <w:p w:rsidR="009B4ACC" w:rsidRDefault="009B4AC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B4ACC" w:rsidRDefault="009B4ACC" w:rsidP="001C479F">
      <w:pPr>
        <w:jc w:val="both"/>
        <w:rPr>
          <w:rFonts w:ascii="Verdana" w:hAnsi="Verdana"/>
          <w:b/>
          <w:lang w:val="ru-RU"/>
        </w:rPr>
      </w:pPr>
    </w:p>
    <w:p w:rsidR="009B4ACC" w:rsidRDefault="009B4AC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9B4ACC" w:rsidRDefault="009B4AC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9B4ACC" w:rsidRDefault="009B4AC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9B4ACC" w:rsidRPr="00B17220" w:rsidRDefault="009B4ACC" w:rsidP="00B17220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9B4ACC" w:rsidRDefault="009B4AC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B4ACC" w:rsidRDefault="009B4ACC" w:rsidP="00FE2DA0">
      <w:pPr>
        <w:rPr>
          <w:rFonts w:ascii="Verdana" w:hAnsi="Verdana"/>
        </w:rPr>
      </w:pPr>
    </w:p>
    <w:p w:rsidR="009B4ACC" w:rsidRDefault="009B4ACC" w:rsidP="004B155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9B4ACC" w:rsidRPr="00516466" w:rsidRDefault="009B4AC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9B4ACC" w:rsidRPr="00516466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ACC" w:rsidRDefault="009B4ACC">
      <w:r>
        <w:separator/>
      </w:r>
    </w:p>
  </w:endnote>
  <w:endnote w:type="continuationSeparator" w:id="0">
    <w:p w:rsidR="009B4ACC" w:rsidRDefault="009B4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ACC" w:rsidRDefault="009B4AC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9B4ACC" w:rsidRDefault="009B4ACC" w:rsidP="0022049F">
                <w:pPr>
                  <w:jc w:val="both"/>
                </w:pPr>
                <w:r w:rsidRPr="00F667F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B4ACC" w:rsidRPr="009463AE" w:rsidRDefault="009B4AC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B4ACC" w:rsidRDefault="009B4ACC" w:rsidP="0022049F">
    <w:pPr>
      <w:pStyle w:val="Footer"/>
      <w:jc w:val="center"/>
      <w:rPr>
        <w:lang w:val="bg-BG"/>
      </w:rPr>
    </w:pPr>
  </w:p>
  <w:p w:rsidR="009B4ACC" w:rsidRPr="009463AE" w:rsidRDefault="009B4ACC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ACC" w:rsidRDefault="009B4AC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9B4ACC" w:rsidRDefault="009B4ACC" w:rsidP="0022049F">
                <w:pPr>
                  <w:jc w:val="both"/>
                </w:pPr>
                <w:r w:rsidRPr="00F667FE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B4ACC" w:rsidRPr="009463AE" w:rsidRDefault="009B4AC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B4ACC" w:rsidRDefault="009B4ACC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ACC" w:rsidRDefault="009B4ACC">
      <w:r>
        <w:separator/>
      </w:r>
    </w:p>
  </w:footnote>
  <w:footnote w:type="continuationSeparator" w:id="0">
    <w:p w:rsidR="009B4ACC" w:rsidRDefault="009B4A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ACC" w:rsidRPr="005B69F7" w:rsidRDefault="009B4ACC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9B4ACC" w:rsidRPr="005B69F7" w:rsidRDefault="009B4ACC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B4ACC" w:rsidRPr="003106F6" w:rsidRDefault="009B4ACC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B4ACC" w:rsidRPr="00ED1377" w:rsidRDefault="009B4ACC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58A4"/>
    <w:rsid w:val="000E60D9"/>
    <w:rsid w:val="000F09E5"/>
    <w:rsid w:val="000F6A48"/>
    <w:rsid w:val="000F7669"/>
    <w:rsid w:val="000F7703"/>
    <w:rsid w:val="001037B6"/>
    <w:rsid w:val="001049E7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2585"/>
    <w:rsid w:val="003F3EC6"/>
    <w:rsid w:val="004003DA"/>
    <w:rsid w:val="00400565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4287A"/>
    <w:rsid w:val="00442B5C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C0357"/>
    <w:rsid w:val="004D1C4C"/>
    <w:rsid w:val="004E11D7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6969"/>
    <w:rsid w:val="00547E76"/>
    <w:rsid w:val="00553C56"/>
    <w:rsid w:val="00553F40"/>
    <w:rsid w:val="00555E33"/>
    <w:rsid w:val="00560261"/>
    <w:rsid w:val="00563007"/>
    <w:rsid w:val="00565F47"/>
    <w:rsid w:val="00570D9D"/>
    <w:rsid w:val="00572451"/>
    <w:rsid w:val="00575F17"/>
    <w:rsid w:val="00577837"/>
    <w:rsid w:val="00591BA0"/>
    <w:rsid w:val="00591DB7"/>
    <w:rsid w:val="0059271F"/>
    <w:rsid w:val="00597390"/>
    <w:rsid w:val="005A3C05"/>
    <w:rsid w:val="005A429E"/>
    <w:rsid w:val="005B0975"/>
    <w:rsid w:val="005B0F0D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478A"/>
    <w:rsid w:val="00615894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09D7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D9F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432D"/>
    <w:rsid w:val="007F249E"/>
    <w:rsid w:val="007F26EC"/>
    <w:rsid w:val="007F2931"/>
    <w:rsid w:val="007F4657"/>
    <w:rsid w:val="00814156"/>
    <w:rsid w:val="00814558"/>
    <w:rsid w:val="00815FC9"/>
    <w:rsid w:val="00817645"/>
    <w:rsid w:val="0082183E"/>
    <w:rsid w:val="00822289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76713"/>
    <w:rsid w:val="0099527F"/>
    <w:rsid w:val="00995C0D"/>
    <w:rsid w:val="00997FB8"/>
    <w:rsid w:val="009A2ED6"/>
    <w:rsid w:val="009A46FE"/>
    <w:rsid w:val="009A4E28"/>
    <w:rsid w:val="009A5944"/>
    <w:rsid w:val="009B48A0"/>
    <w:rsid w:val="009B4ACC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5F18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17220"/>
    <w:rsid w:val="00B200EC"/>
    <w:rsid w:val="00B208A6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2769"/>
    <w:rsid w:val="00BC336A"/>
    <w:rsid w:val="00BC6140"/>
    <w:rsid w:val="00BD3201"/>
    <w:rsid w:val="00BD323C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B9E"/>
    <w:rsid w:val="00C23E10"/>
    <w:rsid w:val="00C23EF6"/>
    <w:rsid w:val="00C2439E"/>
    <w:rsid w:val="00C25A83"/>
    <w:rsid w:val="00C27A24"/>
    <w:rsid w:val="00C3022B"/>
    <w:rsid w:val="00C37A6D"/>
    <w:rsid w:val="00C37FFA"/>
    <w:rsid w:val="00C40493"/>
    <w:rsid w:val="00C40A05"/>
    <w:rsid w:val="00C41553"/>
    <w:rsid w:val="00C41FDE"/>
    <w:rsid w:val="00C433D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78F3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36A9"/>
    <w:rsid w:val="00E047DB"/>
    <w:rsid w:val="00E110B1"/>
    <w:rsid w:val="00E152B3"/>
    <w:rsid w:val="00E166E3"/>
    <w:rsid w:val="00E21862"/>
    <w:rsid w:val="00E26D9C"/>
    <w:rsid w:val="00E304C7"/>
    <w:rsid w:val="00E3107D"/>
    <w:rsid w:val="00E3126A"/>
    <w:rsid w:val="00E335EA"/>
    <w:rsid w:val="00E41A03"/>
    <w:rsid w:val="00E41CC6"/>
    <w:rsid w:val="00E41D0D"/>
    <w:rsid w:val="00E42572"/>
    <w:rsid w:val="00E432E1"/>
    <w:rsid w:val="00E5025C"/>
    <w:rsid w:val="00E51EB0"/>
    <w:rsid w:val="00E51FB3"/>
    <w:rsid w:val="00E534E5"/>
    <w:rsid w:val="00E5591A"/>
    <w:rsid w:val="00E604EE"/>
    <w:rsid w:val="00E61ADF"/>
    <w:rsid w:val="00E677FE"/>
    <w:rsid w:val="00E727D5"/>
    <w:rsid w:val="00E75868"/>
    <w:rsid w:val="00E75BF3"/>
    <w:rsid w:val="00E7605C"/>
    <w:rsid w:val="00E77288"/>
    <w:rsid w:val="00E8120F"/>
    <w:rsid w:val="00E835D8"/>
    <w:rsid w:val="00E8415F"/>
    <w:rsid w:val="00E84219"/>
    <w:rsid w:val="00E92C18"/>
    <w:rsid w:val="00E95C8D"/>
    <w:rsid w:val="00E97186"/>
    <w:rsid w:val="00E97C7E"/>
    <w:rsid w:val="00EA00EA"/>
    <w:rsid w:val="00EA32F7"/>
    <w:rsid w:val="00EA4700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4190"/>
    <w:rsid w:val="00F05757"/>
    <w:rsid w:val="00F10E5E"/>
    <w:rsid w:val="00F11339"/>
    <w:rsid w:val="00F141F3"/>
    <w:rsid w:val="00F14A10"/>
    <w:rsid w:val="00F1616A"/>
    <w:rsid w:val="00F1623D"/>
    <w:rsid w:val="00F17C8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667FE"/>
    <w:rsid w:val="00F74AA2"/>
    <w:rsid w:val="00F75B71"/>
    <w:rsid w:val="00F75D6C"/>
    <w:rsid w:val="00F94B8F"/>
    <w:rsid w:val="00FA080C"/>
    <w:rsid w:val="00FA4407"/>
    <w:rsid w:val="00FA67C2"/>
    <w:rsid w:val="00FB1A28"/>
    <w:rsid w:val="00FB2EFE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basedOn w:val="DefaultParagraphFont"/>
    <w:uiPriority w:val="99"/>
    <w:rsid w:val="004E11D7"/>
    <w:rPr>
      <w:rFonts w:cs="Times New Roman"/>
      <w:lang w:val="bg-BG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89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604</Words>
  <Characters>3446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2014-11-26T08:20:00Z</cp:lastPrinted>
  <dcterms:created xsi:type="dcterms:W3CDTF">2014-11-26T08:04:00Z</dcterms:created>
  <dcterms:modified xsi:type="dcterms:W3CDTF">2014-11-26T08:20:00Z</dcterms:modified>
</cp:coreProperties>
</file>